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FBA" w:rsidRDefault="004F7FBA" w:rsidP="0071089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 CYR" w:hAnsi="Times New Roman CYR" w:cs="Times New Roman CYR"/>
        </w:rPr>
        <w:t xml:space="preserve">ЦЕНТАР ЗА ФИЗИЧКУ КУЛТУРУ                                           Број ЈНМВ:  03/2013        </w:t>
      </w:r>
    </w:p>
    <w:p w:rsidR="004F7FBA" w:rsidRDefault="004F7FBA" w:rsidP="0071089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 CYR" w:hAnsi="Times New Roman CYR" w:cs="Times New Roman CYR"/>
        </w:rPr>
        <w:t>Врбас</w:t>
      </w:r>
    </w:p>
    <w:p w:rsidR="004F7FBA" w:rsidRDefault="004F7FBA" w:rsidP="0071089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 CYR" w:hAnsi="Times New Roman CYR" w:cs="Times New Roman CYR"/>
        </w:rPr>
        <w:t>Ул. Панонска  бр.2</w:t>
      </w:r>
    </w:p>
    <w:p w:rsidR="004F7FBA" w:rsidRDefault="004F7FBA" w:rsidP="0071089C">
      <w:pPr>
        <w:autoSpaceDE w:val="0"/>
        <w:autoSpaceDN w:val="0"/>
        <w:adjustRightInd w:val="0"/>
        <w:ind w:left="-180" w:right="129"/>
        <w:jc w:val="both"/>
        <w:rPr>
          <w:rFonts w:ascii="Times New Roman CYR" w:hAnsi="Times New Roman CYR" w:cs="Times New Roman CYR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>
        <w:rPr>
          <w:rFonts w:ascii="Times New Roman CYR" w:hAnsi="Times New Roman CYR" w:cs="Times New Roman CYR"/>
        </w:rPr>
        <w:t>Број: 501</w:t>
      </w:r>
    </w:p>
    <w:p w:rsidR="004F7FBA" w:rsidRDefault="004F7FBA" w:rsidP="0071089C">
      <w:pPr>
        <w:jc w:val="both"/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 CYR" w:hAnsi="Times New Roman CYR" w:cs="Times New Roman CYR"/>
        </w:rPr>
        <w:t>Дана: 19.06.2013 године</w:t>
      </w:r>
      <w:r>
        <w:rPr>
          <w:rFonts w:ascii="Times New Roman" w:hAnsi="Times New Roman" w:cs="Times New Roman"/>
        </w:rPr>
        <w:t xml:space="preserve">   </w:t>
      </w:r>
    </w:p>
    <w:p w:rsidR="004F7FBA" w:rsidRDefault="004F7FBA" w:rsidP="00C612B3">
      <w:pPr>
        <w:jc w:val="both"/>
        <w:rPr>
          <w:rFonts w:ascii="Times New Roman" w:hAnsi="Times New Roman" w:cs="Times New Roman"/>
          <w:lang w:val="sr-Cyrl-CS"/>
        </w:rPr>
      </w:pPr>
    </w:p>
    <w:p w:rsidR="004F7FBA" w:rsidRPr="00643CB5" w:rsidRDefault="004F7FBA" w:rsidP="00C612B3">
      <w:pPr>
        <w:jc w:val="both"/>
        <w:rPr>
          <w:rFonts w:ascii="Times New Roman" w:hAnsi="Times New Roman" w:cs="Times New Roman"/>
          <w:lang w:val="sr-Cyrl-CS"/>
        </w:rPr>
      </w:pPr>
    </w:p>
    <w:p w:rsidR="004F7FBA" w:rsidRPr="00850E3F" w:rsidRDefault="004F7FBA" w:rsidP="00C612B3">
      <w:pPr>
        <w:jc w:val="both"/>
        <w:rPr>
          <w:rFonts w:ascii="Times New Roman" w:hAnsi="Times New Roman" w:cs="Times New Roman"/>
          <w:lang w:val="ru-RU"/>
        </w:rPr>
      </w:pPr>
      <w:r w:rsidRPr="00850E3F">
        <w:rPr>
          <w:rFonts w:ascii="Times New Roman" w:hAnsi="Times New Roman" w:cs="Times New Roman"/>
          <w:lang w:val="ru-RU"/>
        </w:rPr>
        <w:tab/>
        <w:t xml:space="preserve"> </w:t>
      </w:r>
    </w:p>
    <w:p w:rsidR="004F7FBA" w:rsidRPr="00B1565D" w:rsidRDefault="004F7FBA" w:rsidP="00C612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ОБАВЕШТЕЊЕ О ПРОДУЖЕЊУ РОКА ЗА ПОДНОШЕЊЕ ПОНУДА</w:t>
      </w:r>
    </w:p>
    <w:p w:rsidR="004F7FBA" w:rsidRPr="002C56F2" w:rsidRDefault="004F7FBA" w:rsidP="00C612B3">
      <w:pPr>
        <w:jc w:val="both"/>
        <w:rPr>
          <w:rFonts w:ascii="Times New Roman" w:hAnsi="Times New Roman" w:cs="Times New Roman"/>
        </w:rPr>
      </w:pPr>
    </w:p>
    <w:p w:rsidR="004F7FBA" w:rsidRDefault="004F7FBA" w:rsidP="00F13B28">
      <w:pPr>
        <w:rPr>
          <w:rFonts w:ascii="Times New Roman" w:hAnsi="Times New Roman" w:cs="Times New Roman"/>
        </w:rPr>
      </w:pPr>
    </w:p>
    <w:p w:rsidR="004F7FBA" w:rsidRPr="00B1565D" w:rsidRDefault="004F7FBA" w:rsidP="00F13B28">
      <w:pPr>
        <w:rPr>
          <w:rFonts w:ascii="Times New Roman" w:hAnsi="Times New Roman" w:cs="Times New Roman"/>
        </w:rPr>
      </w:pPr>
    </w:p>
    <w:p w:rsidR="004F7FBA" w:rsidRDefault="004F7FBA" w:rsidP="00B1565D">
      <w:pPr>
        <w:spacing w:before="221" w:line="274" w:lineRule="exact"/>
        <w:jc w:val="both"/>
        <w:rPr>
          <w:rFonts w:ascii="Times New Roman" w:hAnsi="Times New Roman" w:cs="Times New Roman"/>
          <w:lang w:val="sr-Cyrl-CS"/>
        </w:rPr>
      </w:pPr>
      <w:r w:rsidRPr="007E400C">
        <w:rPr>
          <w:rFonts w:ascii="Times New Roman" w:hAnsi="Times New Roman" w:cs="Times New Roman"/>
          <w:lang w:val="ru-RU"/>
        </w:rPr>
        <w:t>На основу члана 63.</w:t>
      </w:r>
      <w:r>
        <w:rPr>
          <w:rFonts w:ascii="Times New Roman" w:hAnsi="Times New Roman" w:cs="Times New Roman"/>
          <w:lang w:val="ru-RU"/>
        </w:rPr>
        <w:t xml:space="preserve"> Став 5</w:t>
      </w:r>
      <w:r w:rsidRPr="007E400C">
        <w:rPr>
          <w:rFonts w:ascii="Times New Roman" w:hAnsi="Times New Roman" w:cs="Times New Roman"/>
          <w:lang w:val="sr-Cyrl-CS"/>
        </w:rPr>
        <w:t xml:space="preserve"> Закона о јавним набавкама (,,Сл.гласник РС“ 124/12) , наручилац продужава ро</w:t>
      </w:r>
      <w:r>
        <w:rPr>
          <w:rFonts w:ascii="Times New Roman" w:hAnsi="Times New Roman" w:cs="Times New Roman"/>
          <w:lang w:val="sr-Cyrl-CS"/>
        </w:rPr>
        <w:t>к</w:t>
      </w:r>
      <w:r w:rsidRPr="007E400C">
        <w:rPr>
          <w:rFonts w:ascii="Times New Roman" w:hAnsi="Times New Roman" w:cs="Times New Roman"/>
          <w:lang w:val="sr-Cyrl-CS"/>
        </w:rPr>
        <w:t xml:space="preserve"> за подношење понуда у поступку јавне набавке мале вреднос</w:t>
      </w:r>
      <w:r>
        <w:rPr>
          <w:rFonts w:ascii="Times New Roman" w:hAnsi="Times New Roman" w:cs="Times New Roman"/>
        </w:rPr>
        <w:t>т</w:t>
      </w:r>
      <w:r w:rsidRPr="007E400C">
        <w:rPr>
          <w:rFonts w:ascii="Times New Roman" w:hAnsi="Times New Roman" w:cs="Times New Roman"/>
          <w:lang w:val="sr-Cyrl-CS"/>
        </w:rPr>
        <w:t xml:space="preserve">и </w:t>
      </w:r>
      <w:r>
        <w:rPr>
          <w:rFonts w:ascii="Times New Roman CYR" w:hAnsi="Times New Roman CYR" w:cs="Times New Roman CYR"/>
        </w:rPr>
        <w:t>Набавка добара – тв и клима уређаја за потребе Центра за физичку културу „Драго Јововић“ Врбас</w:t>
      </w:r>
      <w:r>
        <w:rPr>
          <w:rFonts w:ascii="Times New Roman" w:hAnsi="Times New Roman" w:cs="Times New Roman"/>
          <w:lang w:val="sr-Cyrl-CS"/>
        </w:rPr>
        <w:t>.</w:t>
      </w:r>
    </w:p>
    <w:p w:rsidR="004F7FBA" w:rsidRDefault="004F7FBA" w:rsidP="00B1565D">
      <w:pPr>
        <w:spacing w:before="221" w:line="274" w:lineRule="exact"/>
        <w:jc w:val="both"/>
        <w:rPr>
          <w:rFonts w:ascii="Times New Roman" w:hAnsi="Times New Roman" w:cs="Times New Roman"/>
          <w:b/>
          <w:bCs/>
        </w:rPr>
      </w:pPr>
    </w:p>
    <w:p w:rsidR="004F7FBA" w:rsidRDefault="004F7FBA" w:rsidP="00B1565D">
      <w:pPr>
        <w:spacing w:before="221" w:line="274" w:lineRule="exact"/>
        <w:jc w:val="both"/>
        <w:rPr>
          <w:rFonts w:ascii="Times New Roman" w:hAnsi="Times New Roman" w:cs="Times New Roman"/>
          <w:b/>
          <w:bCs/>
        </w:rPr>
      </w:pPr>
    </w:p>
    <w:p w:rsidR="004F7FBA" w:rsidRPr="007E400C" w:rsidRDefault="004F7FBA" w:rsidP="00B1565D">
      <w:pPr>
        <w:pStyle w:val="Default"/>
        <w:jc w:val="both"/>
        <w:rPr>
          <w:lang w:val="ru-RU"/>
        </w:rPr>
      </w:pPr>
      <w:r w:rsidRPr="007E400C">
        <w:rPr>
          <w:rFonts w:ascii="Times New Roman" w:hAnsi="Times New Roman"/>
          <w:b/>
          <w:bCs/>
          <w:lang w:val="ru-RU"/>
        </w:rPr>
        <w:t>Нови рок</w:t>
      </w:r>
      <w:r w:rsidRPr="007E400C">
        <w:rPr>
          <w:b/>
          <w:bCs/>
          <w:lang w:val="ru-RU"/>
        </w:rPr>
        <w:t xml:space="preserve"> </w:t>
      </w:r>
      <w:r w:rsidRPr="007E400C">
        <w:rPr>
          <w:rFonts w:ascii="Times New Roman" w:hAnsi="Times New Roman"/>
          <w:lang w:val="ru-RU"/>
        </w:rPr>
        <w:t xml:space="preserve"> за подношење понуда је  </w:t>
      </w:r>
      <w:r>
        <w:rPr>
          <w:b/>
          <w:bCs/>
          <w:lang w:val="ru-RU"/>
        </w:rPr>
        <w:t>24</w:t>
      </w:r>
      <w:r w:rsidRPr="007E400C">
        <w:rPr>
          <w:rFonts w:ascii="Times New Roman" w:hAnsi="Times New Roman"/>
          <w:b/>
          <w:bCs/>
          <w:lang w:val="ru-RU"/>
        </w:rPr>
        <w:t xml:space="preserve">.06.2013. године, до </w:t>
      </w:r>
      <w:r w:rsidRPr="00AE4CEA">
        <w:rPr>
          <w:b/>
          <w:bCs/>
        </w:rPr>
        <w:t>11:30</w:t>
      </w:r>
      <w:r>
        <w:rPr>
          <w:b/>
          <w:bCs/>
        </w:rPr>
        <w:t xml:space="preserve"> </w:t>
      </w:r>
      <w:r w:rsidRPr="00AE4CEA">
        <w:rPr>
          <w:rFonts w:ascii="Times New Roman" w:hAnsi="Times New Roman"/>
          <w:b/>
          <w:bCs/>
          <w:lang w:val="ru-RU"/>
        </w:rPr>
        <w:t>часова</w:t>
      </w:r>
      <w:r w:rsidRPr="007E400C">
        <w:rPr>
          <w:b/>
          <w:bCs/>
          <w:lang w:val="ru-RU"/>
        </w:rPr>
        <w:t xml:space="preserve">. </w:t>
      </w:r>
    </w:p>
    <w:p w:rsidR="004F7FBA" w:rsidRDefault="004F7FBA" w:rsidP="00B1565D">
      <w:pPr>
        <w:jc w:val="both"/>
        <w:rPr>
          <w:b/>
          <w:bCs/>
          <w:lang w:val="ru-RU"/>
        </w:rPr>
      </w:pPr>
      <w:r w:rsidRPr="007E400C">
        <w:rPr>
          <w:rFonts w:ascii="Times New Roman" w:hAnsi="Times New Roman" w:cs="Times New Roman"/>
          <w:b/>
          <w:bCs/>
          <w:lang w:val="ru-RU"/>
        </w:rPr>
        <w:t xml:space="preserve">Отварање понуда обавиће се </w:t>
      </w:r>
      <w:r>
        <w:rPr>
          <w:rFonts w:ascii="Times New Roman" w:hAnsi="Times New Roman" w:cs="Times New Roman"/>
          <w:b/>
          <w:bCs/>
          <w:lang w:val="ru-RU"/>
        </w:rPr>
        <w:t>24</w:t>
      </w:r>
      <w:r w:rsidRPr="007E400C">
        <w:rPr>
          <w:rFonts w:ascii="Times New Roman" w:hAnsi="Times New Roman" w:cs="Times New Roman"/>
          <w:b/>
          <w:bCs/>
          <w:lang w:val="ru-RU"/>
        </w:rPr>
        <w:t>.06.2013. године у 1</w:t>
      </w:r>
      <w:r>
        <w:rPr>
          <w:rFonts w:ascii="Times New Roman" w:hAnsi="Times New Roman" w:cs="Times New Roman"/>
          <w:b/>
          <w:bCs/>
          <w:lang w:val="ru-RU"/>
        </w:rPr>
        <w:t>2</w:t>
      </w:r>
      <w:r w:rsidRPr="007E400C">
        <w:rPr>
          <w:rFonts w:ascii="Times New Roman" w:hAnsi="Times New Roman" w:cs="Times New Roman"/>
          <w:b/>
          <w:bCs/>
          <w:lang w:val="ru-RU"/>
        </w:rPr>
        <w:t>:</w:t>
      </w:r>
      <w:r>
        <w:rPr>
          <w:rFonts w:ascii="Times New Roman" w:hAnsi="Times New Roman" w:cs="Times New Roman"/>
          <w:b/>
          <w:bCs/>
          <w:lang w:val="ru-RU"/>
        </w:rPr>
        <w:t>0</w:t>
      </w:r>
      <w:r w:rsidRPr="007E400C">
        <w:rPr>
          <w:rFonts w:ascii="Times New Roman" w:hAnsi="Times New Roman" w:cs="Times New Roman"/>
          <w:b/>
          <w:bCs/>
          <w:lang w:val="ru-RU"/>
        </w:rPr>
        <w:t>0 часова</w:t>
      </w:r>
      <w:r w:rsidRPr="00E644A2">
        <w:rPr>
          <w:b/>
          <w:bCs/>
          <w:lang w:val="ru-RU"/>
        </w:rPr>
        <w:t xml:space="preserve"> </w:t>
      </w:r>
    </w:p>
    <w:p w:rsidR="004F7FBA" w:rsidRDefault="004F7FBA" w:rsidP="00B1565D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Default="004F7FBA" w:rsidP="007E400C">
      <w:pPr>
        <w:jc w:val="both"/>
        <w:rPr>
          <w:b/>
          <w:bCs/>
          <w:lang w:val="ru-RU"/>
        </w:rPr>
      </w:pPr>
    </w:p>
    <w:p w:rsidR="004F7FBA" w:rsidRPr="007E400C" w:rsidRDefault="004F7FBA" w:rsidP="007E400C">
      <w:pPr>
        <w:jc w:val="right"/>
        <w:rPr>
          <w:rFonts w:ascii="Times New Roman" w:hAnsi="Times New Roman" w:cs="Times New Roman"/>
          <w:lang w:val="sr-Cyrl-CS"/>
        </w:rPr>
      </w:pPr>
      <w:r>
        <w:rPr>
          <w:b/>
          <w:bCs/>
          <w:lang w:val="ru-RU"/>
        </w:rPr>
        <w:t xml:space="preserve">                                                                                                      </w:t>
      </w:r>
      <w:r w:rsidRPr="007E400C">
        <w:rPr>
          <w:rFonts w:ascii="Times New Roman" w:hAnsi="Times New Roman" w:cs="Times New Roman"/>
          <w:lang w:val="sr-Cyrl-CS"/>
        </w:rPr>
        <w:t>Одговорно лице</w:t>
      </w:r>
    </w:p>
    <w:p w:rsidR="004F7FBA" w:rsidRDefault="004F7FBA" w:rsidP="007E400C">
      <w:pPr>
        <w:jc w:val="both"/>
        <w:rPr>
          <w:lang w:val="ru-RU"/>
        </w:rPr>
      </w:pPr>
    </w:p>
    <w:p w:rsidR="004F7FBA" w:rsidRPr="000E3C2B" w:rsidRDefault="004F7FBA" w:rsidP="007E400C">
      <w:pPr>
        <w:jc w:val="both"/>
        <w:rPr>
          <w:rFonts w:ascii="Times New Roman" w:hAnsi="Times New Roman" w:cs="Times New Roman"/>
          <w:lang w:val="ru-RU"/>
        </w:rPr>
        <w:sectPr w:rsidR="004F7FBA" w:rsidRPr="000E3C2B" w:rsidSect="000E3C2B">
          <w:headerReference w:type="default" r:id="rId7"/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lang w:val="ru-RU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ru-RU"/>
        </w:rPr>
        <w:t>Александра Павловић</w:t>
      </w:r>
    </w:p>
    <w:p w:rsidR="004F7FBA" w:rsidRPr="007E400C" w:rsidRDefault="004F7FBA" w:rsidP="00AE4CEA">
      <w:pPr>
        <w:jc w:val="both"/>
        <w:rPr>
          <w:rFonts w:ascii="Times New Roman" w:hAnsi="Times New Roman" w:cs="Times New Roman"/>
          <w:lang w:val="sr-Cyrl-CS"/>
        </w:rPr>
      </w:pPr>
    </w:p>
    <w:sectPr w:rsidR="004F7FBA" w:rsidRPr="007E400C" w:rsidSect="0072056A">
      <w:pgSz w:w="12240" w:h="15840"/>
      <w:pgMar w:top="1224" w:right="1440" w:bottom="1358" w:left="120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FBA" w:rsidRDefault="004F7FBA">
      <w:r>
        <w:separator/>
      </w:r>
    </w:p>
  </w:endnote>
  <w:endnote w:type="continuationSeparator" w:id="0">
    <w:p w:rsidR="004F7FBA" w:rsidRDefault="004F7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-Helvetic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CYR">
    <w:altName w:val="Times New Roman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FBA" w:rsidRDefault="004F7FBA">
    <w:pPr>
      <w:pStyle w:val="Style6"/>
      <w:ind w:left="4267"/>
      <w:jc w:val="both"/>
      <w:rPr>
        <w:rFonts w:ascii="Times New Roman" w:hAnsi="Times New Roman" w:cs="Times New Roman"/>
        <w:sz w:val="16"/>
        <w:szCs w:val="16"/>
      </w:rPr>
    </w:pPr>
    <w:r>
      <w:rPr>
        <w:rStyle w:val="CharStyle225"/>
        <w:lang w:val="sr-Cyrl-CS" w:eastAsia="sr-Cyrl-CS"/>
      </w:rPr>
      <w:t xml:space="preserve">Страница </w:t>
    </w:r>
    <w:r>
      <w:rPr>
        <w:rStyle w:val="CharStyle225"/>
        <w:lang w:val="sr-Cyrl-CS" w:eastAsia="sr-Cyrl-CS"/>
      </w:rPr>
      <w:fldChar w:fldCharType="begin"/>
    </w:r>
    <w:r>
      <w:rPr>
        <w:rStyle w:val="CharStyle225"/>
        <w:lang w:val="sr-Cyrl-CS" w:eastAsia="sr-Cyrl-CS"/>
      </w:rPr>
      <w:instrText>PAGE</w:instrText>
    </w:r>
    <w:r>
      <w:rPr>
        <w:rStyle w:val="CharStyle225"/>
        <w:lang w:val="sr-Cyrl-CS" w:eastAsia="sr-Cyrl-CS"/>
      </w:rPr>
      <w:fldChar w:fldCharType="separate"/>
    </w:r>
    <w:r>
      <w:rPr>
        <w:rStyle w:val="CharStyle225"/>
        <w:noProof/>
        <w:lang w:val="sr-Cyrl-CS" w:eastAsia="sr-Cyrl-CS"/>
      </w:rPr>
      <w:t>1</w:t>
    </w:r>
    <w:r>
      <w:rPr>
        <w:rStyle w:val="CharStyle225"/>
        <w:lang w:val="sr-Cyrl-CS" w:eastAsia="sr-Cyrl-CS"/>
      </w:rPr>
      <w:fldChar w:fldCharType="end"/>
    </w:r>
    <w:r>
      <w:rPr>
        <w:rStyle w:val="CharStyle225"/>
        <w:lang w:val="sr-Cyrl-CS" w:eastAsia="sr-Cyrl-C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FBA" w:rsidRDefault="004F7FBA">
      <w:r>
        <w:separator/>
      </w:r>
    </w:p>
  </w:footnote>
  <w:footnote w:type="continuationSeparator" w:id="0">
    <w:p w:rsidR="004F7FBA" w:rsidRDefault="004F7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FBA" w:rsidRPr="006176F1" w:rsidRDefault="004F7FBA" w:rsidP="00AE4CEA">
    <w:pPr>
      <w:pStyle w:val="Style1"/>
      <w:tabs>
        <w:tab w:val="left" w:pos="8341"/>
      </w:tabs>
      <w:jc w:val="both"/>
      <w:rPr>
        <w:rFonts w:ascii="Times New Roman" w:hAnsi="Times New Roman" w:cs="Times New Roman"/>
        <w:i/>
        <w:iCs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78A"/>
    <w:multiLevelType w:val="hybridMultilevel"/>
    <w:tmpl w:val="60A2BC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314B67"/>
    <w:multiLevelType w:val="hybridMultilevel"/>
    <w:tmpl w:val="B994E36A"/>
    <w:lvl w:ilvl="0" w:tplc="91B8C720">
      <w:start w:val="6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90392D"/>
    <w:multiLevelType w:val="hybridMultilevel"/>
    <w:tmpl w:val="80223D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4E95720"/>
    <w:multiLevelType w:val="hybridMultilevel"/>
    <w:tmpl w:val="7A7EB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10952"/>
    <w:multiLevelType w:val="hybridMultilevel"/>
    <w:tmpl w:val="D090BCF2"/>
    <w:lvl w:ilvl="0" w:tplc="21868542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585EAC"/>
    <w:multiLevelType w:val="hybridMultilevel"/>
    <w:tmpl w:val="2F6A6426"/>
    <w:lvl w:ilvl="0" w:tplc="B89238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-Helvetica" w:eastAsia="Times New Roman" w:hAnsi="YU-Helvetic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D065D95"/>
    <w:multiLevelType w:val="hybridMultilevel"/>
    <w:tmpl w:val="E02CA4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CF176FC"/>
    <w:multiLevelType w:val="hybridMultilevel"/>
    <w:tmpl w:val="EA229C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6C523E3"/>
    <w:multiLevelType w:val="hybridMultilevel"/>
    <w:tmpl w:val="0422CA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0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0FF5"/>
    <w:rsid w:val="000066D4"/>
    <w:rsid w:val="00020D34"/>
    <w:rsid w:val="000242E3"/>
    <w:rsid w:val="00045B60"/>
    <w:rsid w:val="00092FC9"/>
    <w:rsid w:val="000B3AA6"/>
    <w:rsid w:val="000B56B7"/>
    <w:rsid w:val="000C078E"/>
    <w:rsid w:val="000E3C2B"/>
    <w:rsid w:val="001102FF"/>
    <w:rsid w:val="00155AC2"/>
    <w:rsid w:val="00161613"/>
    <w:rsid w:val="00163A59"/>
    <w:rsid w:val="001C5BA3"/>
    <w:rsid w:val="001E0079"/>
    <w:rsid w:val="001E6A1A"/>
    <w:rsid w:val="00203574"/>
    <w:rsid w:val="002045C3"/>
    <w:rsid w:val="00207B99"/>
    <w:rsid w:val="00225F2F"/>
    <w:rsid w:val="002422F2"/>
    <w:rsid w:val="00243844"/>
    <w:rsid w:val="002440FA"/>
    <w:rsid w:val="00244FCA"/>
    <w:rsid w:val="00255422"/>
    <w:rsid w:val="00290586"/>
    <w:rsid w:val="0029184D"/>
    <w:rsid w:val="00293569"/>
    <w:rsid w:val="002C0FF5"/>
    <w:rsid w:val="002C56F2"/>
    <w:rsid w:val="002C72D9"/>
    <w:rsid w:val="002D08D1"/>
    <w:rsid w:val="002F2A55"/>
    <w:rsid w:val="00303176"/>
    <w:rsid w:val="00327846"/>
    <w:rsid w:val="00346698"/>
    <w:rsid w:val="00351997"/>
    <w:rsid w:val="00372057"/>
    <w:rsid w:val="0037341A"/>
    <w:rsid w:val="00375897"/>
    <w:rsid w:val="00381E4C"/>
    <w:rsid w:val="00385E4F"/>
    <w:rsid w:val="003A1D30"/>
    <w:rsid w:val="003A4A1E"/>
    <w:rsid w:val="003D70B2"/>
    <w:rsid w:val="003E39FF"/>
    <w:rsid w:val="003F4EB2"/>
    <w:rsid w:val="0040408C"/>
    <w:rsid w:val="00434D77"/>
    <w:rsid w:val="00461F83"/>
    <w:rsid w:val="00477791"/>
    <w:rsid w:val="004927F2"/>
    <w:rsid w:val="004B5519"/>
    <w:rsid w:val="004C4568"/>
    <w:rsid w:val="004E4FFC"/>
    <w:rsid w:val="004F1D78"/>
    <w:rsid w:val="004F30CC"/>
    <w:rsid w:val="004F7827"/>
    <w:rsid w:val="004F7FBA"/>
    <w:rsid w:val="005050BF"/>
    <w:rsid w:val="00517691"/>
    <w:rsid w:val="00540916"/>
    <w:rsid w:val="00542608"/>
    <w:rsid w:val="0056474E"/>
    <w:rsid w:val="00575C1C"/>
    <w:rsid w:val="00577977"/>
    <w:rsid w:val="005809C2"/>
    <w:rsid w:val="005954C2"/>
    <w:rsid w:val="00596891"/>
    <w:rsid w:val="005A511A"/>
    <w:rsid w:val="005B0A56"/>
    <w:rsid w:val="005B3108"/>
    <w:rsid w:val="005D4130"/>
    <w:rsid w:val="00600C42"/>
    <w:rsid w:val="0060477E"/>
    <w:rsid w:val="006176F1"/>
    <w:rsid w:val="006303E5"/>
    <w:rsid w:val="0064034C"/>
    <w:rsid w:val="0064070C"/>
    <w:rsid w:val="00643CB5"/>
    <w:rsid w:val="00666215"/>
    <w:rsid w:val="00694C62"/>
    <w:rsid w:val="006A1BD1"/>
    <w:rsid w:val="006A1D04"/>
    <w:rsid w:val="006A6940"/>
    <w:rsid w:val="006E1651"/>
    <w:rsid w:val="0071089C"/>
    <w:rsid w:val="00712DDE"/>
    <w:rsid w:val="0072056A"/>
    <w:rsid w:val="00737B30"/>
    <w:rsid w:val="00747C89"/>
    <w:rsid w:val="0075148D"/>
    <w:rsid w:val="007563E6"/>
    <w:rsid w:val="007866A8"/>
    <w:rsid w:val="00795FE5"/>
    <w:rsid w:val="007A60DB"/>
    <w:rsid w:val="007C5D9E"/>
    <w:rsid w:val="007E400C"/>
    <w:rsid w:val="007E78CD"/>
    <w:rsid w:val="00824441"/>
    <w:rsid w:val="0084283B"/>
    <w:rsid w:val="00850E3F"/>
    <w:rsid w:val="00875FFB"/>
    <w:rsid w:val="00882C4C"/>
    <w:rsid w:val="00885541"/>
    <w:rsid w:val="00891898"/>
    <w:rsid w:val="00894508"/>
    <w:rsid w:val="008A3E35"/>
    <w:rsid w:val="008A64CE"/>
    <w:rsid w:val="008B3B54"/>
    <w:rsid w:val="008C0E86"/>
    <w:rsid w:val="008E19EA"/>
    <w:rsid w:val="00900F7D"/>
    <w:rsid w:val="00905E27"/>
    <w:rsid w:val="00914570"/>
    <w:rsid w:val="00916822"/>
    <w:rsid w:val="00953F89"/>
    <w:rsid w:val="0096490E"/>
    <w:rsid w:val="00974252"/>
    <w:rsid w:val="00981FFF"/>
    <w:rsid w:val="009914B2"/>
    <w:rsid w:val="00994002"/>
    <w:rsid w:val="009D7437"/>
    <w:rsid w:val="00A20A0A"/>
    <w:rsid w:val="00A26D74"/>
    <w:rsid w:val="00A40D46"/>
    <w:rsid w:val="00A46618"/>
    <w:rsid w:val="00A52F38"/>
    <w:rsid w:val="00A56D93"/>
    <w:rsid w:val="00A63792"/>
    <w:rsid w:val="00A63F25"/>
    <w:rsid w:val="00AB753B"/>
    <w:rsid w:val="00AC59D9"/>
    <w:rsid w:val="00AD6F3A"/>
    <w:rsid w:val="00AE4CEA"/>
    <w:rsid w:val="00B104C7"/>
    <w:rsid w:val="00B1565D"/>
    <w:rsid w:val="00B375AE"/>
    <w:rsid w:val="00B718B5"/>
    <w:rsid w:val="00B8146D"/>
    <w:rsid w:val="00B9327A"/>
    <w:rsid w:val="00BA2890"/>
    <w:rsid w:val="00BB08A0"/>
    <w:rsid w:val="00BC1E6D"/>
    <w:rsid w:val="00BD01E6"/>
    <w:rsid w:val="00BD0B17"/>
    <w:rsid w:val="00BF0A79"/>
    <w:rsid w:val="00BF2AEE"/>
    <w:rsid w:val="00BF4BF3"/>
    <w:rsid w:val="00C10EDC"/>
    <w:rsid w:val="00C14C39"/>
    <w:rsid w:val="00C25A56"/>
    <w:rsid w:val="00C612B3"/>
    <w:rsid w:val="00C63B30"/>
    <w:rsid w:val="00C713BB"/>
    <w:rsid w:val="00C83F75"/>
    <w:rsid w:val="00CA0ED5"/>
    <w:rsid w:val="00CA66A5"/>
    <w:rsid w:val="00CB3427"/>
    <w:rsid w:val="00CB7DC2"/>
    <w:rsid w:val="00D12B51"/>
    <w:rsid w:val="00D20E45"/>
    <w:rsid w:val="00D25B28"/>
    <w:rsid w:val="00D32BA1"/>
    <w:rsid w:val="00D40B88"/>
    <w:rsid w:val="00D457D6"/>
    <w:rsid w:val="00D4669D"/>
    <w:rsid w:val="00D46CFD"/>
    <w:rsid w:val="00D47030"/>
    <w:rsid w:val="00D84E47"/>
    <w:rsid w:val="00DB60DA"/>
    <w:rsid w:val="00DC673B"/>
    <w:rsid w:val="00DC6821"/>
    <w:rsid w:val="00DD3DCC"/>
    <w:rsid w:val="00DD74E7"/>
    <w:rsid w:val="00E644A2"/>
    <w:rsid w:val="00E66699"/>
    <w:rsid w:val="00E71575"/>
    <w:rsid w:val="00E91327"/>
    <w:rsid w:val="00EC4E03"/>
    <w:rsid w:val="00ED0C7C"/>
    <w:rsid w:val="00ED2100"/>
    <w:rsid w:val="00F13B28"/>
    <w:rsid w:val="00F17C7D"/>
    <w:rsid w:val="00F35A46"/>
    <w:rsid w:val="00F57808"/>
    <w:rsid w:val="00F64893"/>
    <w:rsid w:val="00F7467C"/>
    <w:rsid w:val="00F84FD6"/>
    <w:rsid w:val="00F97B6C"/>
    <w:rsid w:val="00FE2625"/>
    <w:rsid w:val="00FF4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651"/>
    <w:rPr>
      <w:rFonts w:ascii="YU-Helvetica" w:hAnsi="YU-Helvetica" w:cs="YU-Helvetic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E165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6E1651"/>
    <w:pPr>
      <w:keepNext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6E1651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6E1651"/>
    <w:pPr>
      <w:keepNext/>
      <w:jc w:val="center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4AE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4AE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AE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4AE1"/>
    <w:rPr>
      <w:rFonts w:asciiTheme="minorHAnsi" w:eastAsiaTheme="minorEastAsia" w:hAnsiTheme="minorHAnsi" w:cstheme="minorBidi"/>
      <w:b/>
      <w:bCs/>
      <w:sz w:val="28"/>
      <w:szCs w:val="28"/>
    </w:rPr>
  </w:style>
  <w:style w:type="character" w:styleId="Hyperlink">
    <w:name w:val="Hyperlink"/>
    <w:basedOn w:val="DefaultParagraphFont"/>
    <w:uiPriority w:val="99"/>
    <w:rsid w:val="006E1651"/>
    <w:rPr>
      <w:color w:val="0000FF"/>
      <w:u w:val="single"/>
    </w:rPr>
  </w:style>
  <w:style w:type="table" w:styleId="TableGrid">
    <w:name w:val="Table Grid"/>
    <w:basedOn w:val="TableNormal"/>
    <w:uiPriority w:val="99"/>
    <w:rsid w:val="00375897"/>
    <w:rPr>
      <w:rFonts w:ascii="YU-Helvetica" w:hAnsi="YU-Helvetic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BD0B17"/>
    <w:pPr>
      <w:ind w:left="1425" w:hanging="1425"/>
      <w:jc w:val="both"/>
    </w:pPr>
    <w:rPr>
      <w:rFonts w:cs="Times New Roman"/>
      <w:lang w:val="sr-Latn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4AE1"/>
    <w:rPr>
      <w:rFonts w:ascii="YU-Helvetica" w:hAnsi="YU-Helvetica" w:cs="YU-Helvetic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B3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AE1"/>
    <w:rPr>
      <w:sz w:val="0"/>
      <w:szCs w:val="0"/>
    </w:rPr>
  </w:style>
  <w:style w:type="paragraph" w:styleId="BodyTextIndent">
    <w:name w:val="Body Text Indent"/>
    <w:basedOn w:val="Normal"/>
    <w:link w:val="BodyTextIndentChar"/>
    <w:uiPriority w:val="99"/>
    <w:rsid w:val="001102FF"/>
    <w:pPr>
      <w:spacing w:after="120"/>
      <w:ind w:left="360"/>
    </w:pPr>
    <w:rPr>
      <w:rFonts w:cs="Times New Roman"/>
      <w:sz w:val="20"/>
      <w:szCs w:val="20"/>
      <w:lang w:eastAsia="hr-H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4AE1"/>
    <w:rPr>
      <w:rFonts w:ascii="YU-Helvetica" w:hAnsi="YU-Helvetica" w:cs="YU-Helvetica"/>
      <w:sz w:val="24"/>
      <w:szCs w:val="24"/>
    </w:rPr>
  </w:style>
  <w:style w:type="paragraph" w:styleId="ListParagraph">
    <w:name w:val="List Paragraph"/>
    <w:basedOn w:val="Normal"/>
    <w:uiPriority w:val="99"/>
    <w:qFormat/>
    <w:rsid w:val="007E400C"/>
    <w:pPr>
      <w:spacing w:after="200" w:line="276" w:lineRule="auto"/>
      <w:ind w:left="720"/>
    </w:pPr>
    <w:rPr>
      <w:rFonts w:ascii="Calibri" w:hAnsi="Calibri" w:cs="Calibri"/>
      <w:sz w:val="22"/>
      <w:szCs w:val="22"/>
      <w:lang w:val="sr-Latn-CS"/>
    </w:rPr>
  </w:style>
  <w:style w:type="paragraph" w:customStyle="1" w:styleId="Default">
    <w:name w:val="Default"/>
    <w:uiPriority w:val="99"/>
    <w:rsid w:val="007E400C"/>
    <w:pPr>
      <w:autoSpaceDE w:val="0"/>
      <w:autoSpaceDN w:val="0"/>
      <w:adjustRightInd w:val="0"/>
    </w:pPr>
    <w:rPr>
      <w:rFonts w:ascii="YU-Helvetica" w:hAnsi="YU-Helvetica"/>
      <w:color w:val="000000"/>
      <w:sz w:val="24"/>
      <w:szCs w:val="24"/>
    </w:rPr>
  </w:style>
  <w:style w:type="paragraph" w:customStyle="1" w:styleId="Style1">
    <w:name w:val="Style1"/>
    <w:basedOn w:val="Normal"/>
    <w:uiPriority w:val="99"/>
    <w:rsid w:val="007E400C"/>
    <w:rPr>
      <w:rFonts w:ascii="Arial" w:hAnsi="Arial" w:cs="Arial"/>
      <w:sz w:val="20"/>
      <w:szCs w:val="20"/>
    </w:rPr>
  </w:style>
  <w:style w:type="paragraph" w:customStyle="1" w:styleId="Style6">
    <w:name w:val="Style6"/>
    <w:basedOn w:val="Normal"/>
    <w:uiPriority w:val="99"/>
    <w:rsid w:val="007E400C"/>
    <w:rPr>
      <w:rFonts w:ascii="Arial" w:hAnsi="Arial" w:cs="Arial"/>
      <w:sz w:val="20"/>
      <w:szCs w:val="20"/>
    </w:rPr>
  </w:style>
  <w:style w:type="character" w:customStyle="1" w:styleId="CharStyle218">
    <w:name w:val="CharStyle218"/>
    <w:uiPriority w:val="99"/>
    <w:rsid w:val="007E400C"/>
    <w:rPr>
      <w:rFonts w:ascii="Arial" w:eastAsia="Times New Roman" w:hAnsi="Arial" w:cs="Arial"/>
      <w:sz w:val="16"/>
      <w:szCs w:val="16"/>
    </w:rPr>
  </w:style>
  <w:style w:type="character" w:customStyle="1" w:styleId="CharStyle225">
    <w:name w:val="CharStyle225"/>
    <w:uiPriority w:val="99"/>
    <w:rsid w:val="007E400C"/>
    <w:rPr>
      <w:rFonts w:ascii="Times New Roman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AE4CE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4CEA"/>
    <w:rPr>
      <w:rFonts w:ascii="YU-Helvetica" w:hAnsi="YU-Helvetica" w:cs="YU-Helvetica"/>
      <w:sz w:val="24"/>
      <w:szCs w:val="24"/>
    </w:rPr>
  </w:style>
  <w:style w:type="paragraph" w:styleId="Footer">
    <w:name w:val="footer"/>
    <w:basedOn w:val="Normal"/>
    <w:link w:val="FooterChar"/>
    <w:uiPriority w:val="99"/>
    <w:rsid w:val="00AE4CE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E4CEA"/>
    <w:rPr>
      <w:rFonts w:ascii="YU-Helvetica" w:hAnsi="YU-Helvetica" w:cs="YU-Helvetic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3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132</Words>
  <Characters>758</Characters>
  <Application>Microsoft Office Outlook</Application>
  <DocSecurity>0</DocSecurity>
  <Lines>0</Lines>
  <Paragraphs>0</Paragraphs>
  <ScaleCrop>false</ScaleCrop>
  <Company>VrbasGas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 BV/MM 01-2479/03</dc:title>
  <dc:subject/>
  <dc:creator>Snezana</dc:creator>
  <cp:keywords/>
  <dc:description/>
  <cp:lastModifiedBy>Star</cp:lastModifiedBy>
  <cp:revision>2</cp:revision>
  <cp:lastPrinted>2013-06-19T09:03:00Z</cp:lastPrinted>
  <dcterms:created xsi:type="dcterms:W3CDTF">2013-06-19T09:03:00Z</dcterms:created>
  <dcterms:modified xsi:type="dcterms:W3CDTF">2013-06-19T09:03:00Z</dcterms:modified>
</cp:coreProperties>
</file>